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323FE898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23</w:t>
      </w:r>
      <w:r w:rsidR="00AE41D5">
        <w:rPr>
          <w:lang w:val="en-US"/>
        </w:rPr>
        <w:t>-</w:t>
      </w:r>
      <w:r w:rsidR="00987313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3B750E">
        <w:rPr>
          <w:sz w:val="32"/>
          <w:szCs w:val="32"/>
          <w:lang w:val="en-US"/>
        </w:rPr>
        <w:t>10698</w:t>
      </w:r>
    </w:p>
    <w:p w14:paraId="5104E0A7" w14:textId="1C658139" w:rsidR="006255E7" w:rsidRDefault="00987313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9</w:t>
      </w:r>
      <w:r w:rsidR="00AE41D5" w:rsidRPr="00AE41D5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13</w:t>
      </w:r>
      <w:r w:rsidR="00AE41D5" w:rsidRPr="00AE41D5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Oct 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151046A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8343A">
        <w:rPr>
          <w:sz w:val="22"/>
          <w:szCs w:val="22"/>
        </w:rPr>
        <w:t>7.</w:t>
      </w:r>
      <w:r w:rsidR="0036739C">
        <w:rPr>
          <w:sz w:val="22"/>
          <w:szCs w:val="22"/>
        </w:rPr>
        <w:t>2</w:t>
      </w:r>
      <w:r w:rsidR="0028343A">
        <w:rPr>
          <w:sz w:val="22"/>
          <w:szCs w:val="22"/>
        </w:rPr>
        <w:t>4.2</w:t>
      </w:r>
    </w:p>
    <w:p w14:paraId="7554868D" w14:textId="52C8334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8343A">
        <w:rPr>
          <w:sz w:val="22"/>
          <w:szCs w:val="22"/>
        </w:rPr>
        <w:t xml:space="preserve">NTT Docomo, </w:t>
      </w:r>
      <w:r w:rsidR="00F64C2B" w:rsidRPr="00CE0424">
        <w:rPr>
          <w:sz w:val="22"/>
          <w:szCs w:val="22"/>
        </w:rPr>
        <w:t>Ericsson</w:t>
      </w:r>
      <w:r w:rsidR="0028343A">
        <w:rPr>
          <w:sz w:val="22"/>
          <w:szCs w:val="22"/>
        </w:rPr>
        <w:t>, KDDI corporation, BT Plc., AT&amp;T, Orange</w:t>
      </w:r>
      <w:r w:rsidR="0021289D">
        <w:rPr>
          <w:sz w:val="22"/>
          <w:szCs w:val="22"/>
        </w:rPr>
        <w:t>, Turkcell</w:t>
      </w:r>
    </w:p>
    <w:p w14:paraId="46BAB773" w14:textId="41CB527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E41D5">
        <w:rPr>
          <w:sz w:val="22"/>
          <w:szCs w:val="22"/>
        </w:rPr>
        <w:t xml:space="preserve">Configuration of cell individual offset in </w:t>
      </w:r>
      <w:proofErr w:type="spellStart"/>
      <w:r w:rsidR="00AE41D5">
        <w:rPr>
          <w:sz w:val="22"/>
          <w:szCs w:val="22"/>
        </w:rPr>
        <w:t>ReportConfig</w:t>
      </w:r>
      <w:proofErr w:type="spellEnd"/>
    </w:p>
    <w:p w14:paraId="041C83B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8343A">
        <w:rPr>
          <w:sz w:val="22"/>
          <w:szCs w:val="22"/>
        </w:rPr>
        <w:t>Discussion, Decision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EAB9BD0" w14:textId="742E1D57" w:rsidR="00477768" w:rsidRDefault="00BC6663" w:rsidP="00CE0424">
      <w:pPr>
        <w:pStyle w:val="a9"/>
      </w:pPr>
      <w:r>
        <w:t>When deploying cells with different radio capabilit</w:t>
      </w:r>
      <w:r w:rsidR="00F92A76">
        <w:t>ies</w:t>
      </w:r>
      <w:r>
        <w:t xml:space="preserve"> and sensitivit</w:t>
      </w:r>
      <w:r w:rsidR="00F92A76">
        <w:t>ies</w:t>
      </w:r>
      <w:r>
        <w:t>, according to the current TS 38.331</w:t>
      </w:r>
      <w:r w:rsidR="001B6381">
        <w:t>,</w:t>
      </w:r>
      <w:r>
        <w:t xml:space="preserve"> </w:t>
      </w:r>
      <w:r w:rsidR="0075031F">
        <w:t xml:space="preserve">only one cell individual cell offset </w:t>
      </w:r>
      <w:r w:rsidR="001B6381">
        <w:t xml:space="preserve">value </w:t>
      </w:r>
      <w:r w:rsidR="0075031F">
        <w:t xml:space="preserve">can be configured per NR frequency. </w:t>
      </w:r>
      <w:r w:rsidR="001B6381">
        <w:t>This may cause issues on the UE that may not be able to access a certain cell with a consequence deterioration in terms of performance.</w:t>
      </w:r>
    </w:p>
    <w:p w14:paraId="34E2FFFC" w14:textId="4EDC2105" w:rsidR="001B6381" w:rsidRPr="00CE0424" w:rsidRDefault="001B6381" w:rsidP="00CE0424">
      <w:pPr>
        <w:pStyle w:val="a9"/>
      </w:pPr>
      <w:r>
        <w:t>In this contribution we will address this issue and we provide a possible solution to be adopted.</w:t>
      </w:r>
    </w:p>
    <w:p w14:paraId="29BC8581" w14:textId="1A396698" w:rsidR="001B6381" w:rsidRDefault="00230D18" w:rsidP="001B6381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Start w:id="1" w:name="_Ref189046994"/>
      <w:bookmarkEnd w:id="0"/>
    </w:p>
    <w:p w14:paraId="5AB47D6B" w14:textId="64D9B54D" w:rsidR="00F739C6" w:rsidRDefault="001B6381" w:rsidP="00633C08">
      <w:pPr>
        <w:pStyle w:val="a9"/>
      </w:pPr>
      <w:r>
        <w:t>Acco</w:t>
      </w:r>
      <w:r w:rsidR="00633C08">
        <w:t>rding to TS 38.331, so far is only possible to configure cell specific offset value</w:t>
      </w:r>
      <w:r w:rsidR="00F739C6">
        <w:t xml:space="preserve">s for a specific frequency within the </w:t>
      </w:r>
      <w:proofErr w:type="spellStart"/>
      <w:r w:rsidR="00F739C6" w:rsidRPr="00F739C6">
        <w:rPr>
          <w:i/>
          <w:iCs/>
        </w:rPr>
        <w:t>MeasObject</w:t>
      </w:r>
      <w:proofErr w:type="spellEnd"/>
      <w:r w:rsidR="00F739C6">
        <w:t xml:space="preserve"> IE.</w:t>
      </w:r>
    </w:p>
    <w:p w14:paraId="14F84D45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MeasObjectNR ::=                    </w:t>
      </w:r>
      <w:r w:rsidRPr="00056E3B">
        <w:rPr>
          <w:color w:val="993366"/>
          <w:sz w:val="11"/>
          <w:szCs w:val="15"/>
        </w:rPr>
        <w:t>SEQUENCE</w:t>
      </w:r>
      <w:r w:rsidRPr="00056E3B">
        <w:rPr>
          <w:sz w:val="11"/>
          <w:szCs w:val="15"/>
        </w:rPr>
        <w:t xml:space="preserve"> {</w:t>
      </w:r>
    </w:p>
    <w:p w14:paraId="14B91C92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ssbFrequency                        ARFCN-ValueNR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1C89D1FA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ssbSubcarrierSpacing                SubcarrierSpacing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6E491B7D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smtc1                               SSB-MTC    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SSBorAssociatedSSB</w:t>
      </w:r>
    </w:p>
    <w:p w14:paraId="05B0890B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smtc2                               SSB-MTC2   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IntraFreqConnected</w:t>
      </w:r>
    </w:p>
    <w:p w14:paraId="60861D6C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refFreqCSI-RS                       ARFCN-ValueNR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Cond CSI-RS</w:t>
      </w:r>
    </w:p>
    <w:p w14:paraId="14239B71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referenceSignalConfig               ReferenceSignalConfig,</w:t>
      </w:r>
    </w:p>
    <w:p w14:paraId="350F0469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absThreshSS-BlocksConsolidation     ThresholdNR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1C28F921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absThreshCSI-RS-Consolidation       ThresholdNR                           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6AEA1751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nrofSS-BlocksToAverage       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(2..maxNrofSS-BlocksToAverage)       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318D5E56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</w:rPr>
        <w:t xml:space="preserve">    nrofCSI-RS-ResourcesToAverage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(2..maxNrofCSI-RS-ResourcesToAverage)                   </w:t>
      </w:r>
      <w:r w:rsidRPr="00056E3B">
        <w:rPr>
          <w:color w:val="993366"/>
          <w:sz w:val="11"/>
          <w:szCs w:val="15"/>
        </w:rPr>
        <w:t>OPTIONAL</w:t>
      </w:r>
      <w:r w:rsidRPr="00056E3B">
        <w:rPr>
          <w:sz w:val="11"/>
          <w:szCs w:val="15"/>
        </w:rPr>
        <w:t xml:space="preserve">,   </w:t>
      </w:r>
      <w:r w:rsidRPr="00056E3B">
        <w:rPr>
          <w:color w:val="808080"/>
          <w:sz w:val="11"/>
          <w:szCs w:val="15"/>
        </w:rPr>
        <w:t>-- Need R</w:t>
      </w:r>
    </w:p>
    <w:p w14:paraId="1768CFE7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quantityConfigIndex                 </w:t>
      </w:r>
      <w:r w:rsidRPr="00056E3B">
        <w:rPr>
          <w:color w:val="993366"/>
          <w:sz w:val="11"/>
          <w:szCs w:val="15"/>
        </w:rPr>
        <w:t>INTEGER</w:t>
      </w:r>
      <w:r w:rsidRPr="00056E3B">
        <w:rPr>
          <w:sz w:val="11"/>
          <w:szCs w:val="15"/>
        </w:rPr>
        <w:t xml:space="preserve"> (1..maxNrofQuantityConfig),</w:t>
      </w:r>
    </w:p>
    <w:p w14:paraId="2AFC8F69" w14:textId="77777777" w:rsidR="00056E3B" w:rsidRP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 xml:space="preserve">    offsetMO                            Q-OffsetRangeList,</w:t>
      </w:r>
    </w:p>
    <w:p w14:paraId="3616755A" w14:textId="77777777" w:rsidR="00056E3B" w:rsidRPr="00056E3B" w:rsidRDefault="00056E3B" w:rsidP="00056E3B">
      <w:pPr>
        <w:pStyle w:val="PL"/>
        <w:rPr>
          <w:color w:val="808080"/>
          <w:sz w:val="11"/>
          <w:szCs w:val="15"/>
          <w:highlight w:val="yellow"/>
        </w:rPr>
      </w:pPr>
      <w:r w:rsidRPr="00056E3B">
        <w:rPr>
          <w:sz w:val="11"/>
          <w:szCs w:val="15"/>
        </w:rPr>
        <w:t xml:space="preserve">    </w:t>
      </w:r>
      <w:r w:rsidRPr="00056E3B">
        <w:rPr>
          <w:sz w:val="11"/>
          <w:szCs w:val="15"/>
          <w:highlight w:val="yellow"/>
        </w:rPr>
        <w:t xml:space="preserve">cellsToRemoveList                   PCI-List                                                        </w:t>
      </w:r>
      <w:r w:rsidRPr="00056E3B">
        <w:rPr>
          <w:color w:val="993366"/>
          <w:sz w:val="11"/>
          <w:szCs w:val="15"/>
          <w:highlight w:val="yellow"/>
        </w:rPr>
        <w:t>OPTIONAL</w:t>
      </w:r>
      <w:r w:rsidRPr="00056E3B">
        <w:rPr>
          <w:sz w:val="11"/>
          <w:szCs w:val="15"/>
          <w:highlight w:val="yellow"/>
        </w:rPr>
        <w:t xml:space="preserve">,   </w:t>
      </w:r>
      <w:r w:rsidRPr="00056E3B">
        <w:rPr>
          <w:color w:val="808080"/>
          <w:sz w:val="11"/>
          <w:szCs w:val="15"/>
          <w:highlight w:val="yellow"/>
        </w:rPr>
        <w:t>-- Need N</w:t>
      </w:r>
    </w:p>
    <w:p w14:paraId="16A0DF1B" w14:textId="77777777" w:rsidR="00056E3B" w:rsidRPr="00056E3B" w:rsidRDefault="00056E3B" w:rsidP="00056E3B">
      <w:pPr>
        <w:pStyle w:val="PL"/>
        <w:rPr>
          <w:color w:val="808080"/>
          <w:sz w:val="11"/>
          <w:szCs w:val="15"/>
        </w:rPr>
      </w:pPr>
      <w:r w:rsidRPr="00056E3B">
        <w:rPr>
          <w:sz w:val="11"/>
          <w:szCs w:val="15"/>
          <w:highlight w:val="yellow"/>
        </w:rPr>
        <w:t xml:space="preserve">    cellsToAddModList                   CellsToAddModList                                               </w:t>
      </w:r>
      <w:r w:rsidRPr="00056E3B">
        <w:rPr>
          <w:color w:val="993366"/>
          <w:sz w:val="11"/>
          <w:szCs w:val="15"/>
          <w:highlight w:val="yellow"/>
        </w:rPr>
        <w:t>OPTIONAL</w:t>
      </w:r>
      <w:r w:rsidRPr="00056E3B">
        <w:rPr>
          <w:sz w:val="11"/>
          <w:szCs w:val="15"/>
          <w:highlight w:val="yellow"/>
        </w:rPr>
        <w:t xml:space="preserve">,   </w:t>
      </w:r>
      <w:r w:rsidRPr="00056E3B">
        <w:rPr>
          <w:color w:val="808080"/>
          <w:sz w:val="11"/>
          <w:szCs w:val="15"/>
          <w:highlight w:val="yellow"/>
        </w:rPr>
        <w:t>-- Need N</w:t>
      </w:r>
    </w:p>
    <w:p w14:paraId="48D3A80B" w14:textId="24EA4F73" w:rsidR="00056E3B" w:rsidRPr="00056E3B" w:rsidRDefault="00056E3B" w:rsidP="00056E3B">
      <w:pPr>
        <w:pStyle w:val="PL"/>
        <w:rPr>
          <w:color w:val="FF0000"/>
          <w:sz w:val="11"/>
          <w:szCs w:val="15"/>
        </w:rPr>
      </w:pPr>
      <w:r w:rsidRPr="00056E3B">
        <w:rPr>
          <w:color w:val="FF0000"/>
          <w:sz w:val="11"/>
          <w:szCs w:val="15"/>
        </w:rPr>
        <w:t>[text omitted]</w:t>
      </w:r>
    </w:p>
    <w:p w14:paraId="7AE27746" w14:textId="77777777" w:rsidR="00056E3B" w:rsidRDefault="00056E3B" w:rsidP="00056E3B">
      <w:pPr>
        <w:pStyle w:val="PL"/>
        <w:rPr>
          <w:sz w:val="11"/>
          <w:szCs w:val="15"/>
        </w:rPr>
      </w:pPr>
      <w:r w:rsidRPr="00056E3B">
        <w:rPr>
          <w:sz w:val="11"/>
          <w:szCs w:val="15"/>
        </w:rPr>
        <w:t>}</w:t>
      </w:r>
    </w:p>
    <w:p w14:paraId="3E67A5A7" w14:textId="77777777" w:rsidR="008619F6" w:rsidRDefault="008619F6" w:rsidP="00056E3B">
      <w:pPr>
        <w:pStyle w:val="PL"/>
        <w:rPr>
          <w:sz w:val="11"/>
          <w:szCs w:val="15"/>
        </w:rPr>
      </w:pPr>
    </w:p>
    <w:p w14:paraId="36DE33B1" w14:textId="77777777" w:rsidR="008619F6" w:rsidRPr="008619F6" w:rsidRDefault="008619F6" w:rsidP="00056E3B">
      <w:pPr>
        <w:pStyle w:val="PL"/>
        <w:rPr>
          <w:sz w:val="6"/>
          <w:szCs w:val="10"/>
        </w:rPr>
      </w:pPr>
    </w:p>
    <w:p w14:paraId="501D098B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CellsToAddModList ::=         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(</w:t>
      </w:r>
      <w:r w:rsidRPr="008619F6">
        <w:rPr>
          <w:color w:val="993366"/>
          <w:sz w:val="11"/>
          <w:szCs w:val="15"/>
        </w:rPr>
        <w:t>SIZE</w:t>
      </w:r>
      <w:r w:rsidRPr="008619F6">
        <w:rPr>
          <w:sz w:val="11"/>
          <w:szCs w:val="15"/>
        </w:rPr>
        <w:t xml:space="preserve"> (1..maxNrofCellMeas))</w:t>
      </w:r>
      <w:r w:rsidRPr="008619F6">
        <w:rPr>
          <w:color w:val="993366"/>
          <w:sz w:val="11"/>
          <w:szCs w:val="15"/>
        </w:rPr>
        <w:t xml:space="preserve"> OF</w:t>
      </w:r>
      <w:r w:rsidRPr="008619F6">
        <w:rPr>
          <w:sz w:val="11"/>
          <w:szCs w:val="15"/>
        </w:rPr>
        <w:t xml:space="preserve"> CellsToAddMod</w:t>
      </w:r>
    </w:p>
    <w:p w14:paraId="0503EDF2" w14:textId="77777777" w:rsidR="008619F6" w:rsidRPr="008619F6" w:rsidRDefault="008619F6" w:rsidP="008619F6">
      <w:pPr>
        <w:pStyle w:val="PL"/>
        <w:rPr>
          <w:sz w:val="11"/>
          <w:szCs w:val="15"/>
        </w:rPr>
      </w:pPr>
    </w:p>
    <w:p w14:paraId="02CC053B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CellsToAddModListExt-v1710 ::=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(</w:t>
      </w:r>
      <w:r w:rsidRPr="008619F6">
        <w:rPr>
          <w:color w:val="993366"/>
          <w:sz w:val="11"/>
          <w:szCs w:val="15"/>
        </w:rPr>
        <w:t>SIZE</w:t>
      </w:r>
      <w:r w:rsidRPr="008619F6">
        <w:rPr>
          <w:sz w:val="11"/>
          <w:szCs w:val="15"/>
        </w:rPr>
        <w:t xml:space="preserve"> (1..maxNrofCellMeas))</w:t>
      </w:r>
      <w:r w:rsidRPr="008619F6">
        <w:rPr>
          <w:color w:val="993366"/>
          <w:sz w:val="11"/>
          <w:szCs w:val="15"/>
        </w:rPr>
        <w:t xml:space="preserve"> OF</w:t>
      </w:r>
      <w:r w:rsidRPr="008619F6">
        <w:rPr>
          <w:sz w:val="11"/>
          <w:szCs w:val="15"/>
        </w:rPr>
        <w:t xml:space="preserve"> CellsToAddModExt-v1710</w:t>
      </w:r>
    </w:p>
    <w:p w14:paraId="67F15144" w14:textId="77777777" w:rsidR="008619F6" w:rsidRPr="008619F6" w:rsidRDefault="008619F6" w:rsidP="008619F6">
      <w:pPr>
        <w:pStyle w:val="PL"/>
        <w:rPr>
          <w:sz w:val="11"/>
          <w:szCs w:val="15"/>
        </w:rPr>
      </w:pPr>
    </w:p>
    <w:p w14:paraId="2FC79DAF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CellsToAddMod ::=                   </w:t>
      </w:r>
      <w:r w:rsidRPr="008619F6">
        <w:rPr>
          <w:color w:val="993366"/>
          <w:sz w:val="11"/>
          <w:szCs w:val="15"/>
        </w:rPr>
        <w:t>SEQUENCE</w:t>
      </w:r>
      <w:r w:rsidRPr="008619F6">
        <w:rPr>
          <w:sz w:val="11"/>
          <w:szCs w:val="15"/>
        </w:rPr>
        <w:t xml:space="preserve"> {</w:t>
      </w:r>
    </w:p>
    <w:p w14:paraId="17F91659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    physCellId                          PhysCellId,</w:t>
      </w:r>
    </w:p>
    <w:p w14:paraId="49DB0AA8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 xml:space="preserve">    </w:t>
      </w:r>
      <w:r w:rsidRPr="008619F6">
        <w:rPr>
          <w:sz w:val="11"/>
          <w:szCs w:val="15"/>
          <w:highlight w:val="yellow"/>
        </w:rPr>
        <w:t>cellIndividualOffset                Q-OffsetRangeList</w:t>
      </w:r>
    </w:p>
    <w:p w14:paraId="73349CF4" w14:textId="77777777" w:rsidR="008619F6" w:rsidRPr="008619F6" w:rsidRDefault="008619F6" w:rsidP="008619F6">
      <w:pPr>
        <w:pStyle w:val="PL"/>
        <w:rPr>
          <w:sz w:val="11"/>
          <w:szCs w:val="15"/>
        </w:rPr>
      </w:pPr>
      <w:r w:rsidRPr="008619F6">
        <w:rPr>
          <w:sz w:val="11"/>
          <w:szCs w:val="15"/>
        </w:rPr>
        <w:t>}</w:t>
      </w:r>
    </w:p>
    <w:p w14:paraId="7CC5ECDE" w14:textId="77777777" w:rsidR="008619F6" w:rsidRPr="00056E3B" w:rsidRDefault="008619F6" w:rsidP="00056E3B">
      <w:pPr>
        <w:pStyle w:val="PL"/>
        <w:rPr>
          <w:sz w:val="11"/>
          <w:szCs w:val="15"/>
        </w:rPr>
      </w:pPr>
    </w:p>
    <w:p w14:paraId="61B99A19" w14:textId="77777777" w:rsidR="00F739C6" w:rsidRDefault="00F739C6" w:rsidP="008619F6">
      <w:pPr>
        <w:pStyle w:val="a9"/>
      </w:pPr>
    </w:p>
    <w:p w14:paraId="4495AE40" w14:textId="4B4B3355" w:rsidR="008619F6" w:rsidRDefault="008619F6" w:rsidP="00E51A0D">
      <w:pPr>
        <w:pStyle w:val="a9"/>
      </w:pPr>
      <w:r>
        <w:t xml:space="preserve">However, </w:t>
      </w:r>
      <w:r w:rsidR="00044078">
        <w:t>when considering that cell</w:t>
      </w:r>
      <w:r w:rsidR="00D76988">
        <w:t>s</w:t>
      </w:r>
      <w:r w:rsidR="00044078">
        <w:t xml:space="preserve"> with different radio capabilities may be deployed </w:t>
      </w:r>
      <w:r w:rsidR="00563DFE">
        <w:t>on the same frequency</w:t>
      </w:r>
      <w:r w:rsidR="00A72111" w:rsidRPr="00A72111">
        <w:rPr>
          <w:rFonts w:ascii="Trebuchet MS" w:hAnsi="Trebuchet MS"/>
          <w:i/>
          <w:iCs/>
          <w:color w:val="333333"/>
          <w:shd w:val="clear" w:color="auto" w:fill="FFFFFF"/>
        </w:rPr>
        <w:t xml:space="preserve"> </w:t>
      </w:r>
      <w:r w:rsidR="00044078">
        <w:t>(</w:t>
      </w:r>
      <w:r w:rsidR="000F0B4B">
        <w:t>which</w:t>
      </w:r>
      <w:r w:rsidR="00044078">
        <w:t xml:space="preserve"> is not an uncommon scenario now that NR </w:t>
      </w:r>
      <w:r w:rsidR="00D81F57">
        <w:t>has</w:t>
      </w:r>
      <w:r w:rsidR="00044078">
        <w:t xml:space="preserve"> deployed for </w:t>
      </w:r>
      <w:r w:rsidR="00D81F57">
        <w:t>several years</w:t>
      </w:r>
      <w:r w:rsidR="00044078">
        <w:t>)</w:t>
      </w:r>
      <w:r w:rsidR="00D81F57">
        <w:t xml:space="preserve">, </w:t>
      </w:r>
      <w:r w:rsidR="00C7259F">
        <w:t>configuring threshold for even</w:t>
      </w:r>
      <w:r w:rsidR="005A2367">
        <w:t>t</w:t>
      </w:r>
      <w:r w:rsidR="00C7259F">
        <w:t>-triggered measurement may cause problems.</w:t>
      </w:r>
    </w:p>
    <w:p w14:paraId="32B230AD" w14:textId="48C02A90" w:rsidR="009F15D7" w:rsidRDefault="00D05F17" w:rsidP="009F15D7">
      <w:pPr>
        <w:pStyle w:val="Observation"/>
      </w:pPr>
      <w:bookmarkStart w:id="2" w:name="_Toc146746608"/>
      <w:r>
        <w:t xml:space="preserve">When cells with different radio capabilities </w:t>
      </w:r>
      <w:r w:rsidR="00E567D8">
        <w:t>are</w:t>
      </w:r>
      <w:r>
        <w:t xml:space="preserve"> be deployed</w:t>
      </w:r>
      <w:r w:rsidR="00563DFE">
        <w:t xml:space="preserve"> on the same frequency</w:t>
      </w:r>
      <w:r>
        <w:t xml:space="preserve">, having </w:t>
      </w:r>
      <w:r w:rsidR="00563DFE">
        <w:t>a cell individual offset</w:t>
      </w:r>
      <w:r w:rsidR="00E567D8">
        <w:t xml:space="preserve"> may causes issue </w:t>
      </w:r>
      <w:r w:rsidR="00694754">
        <w:t>for UE accessing the cell.</w:t>
      </w:r>
      <w:bookmarkEnd w:id="2"/>
    </w:p>
    <w:p w14:paraId="0BC94314" w14:textId="77777777" w:rsidR="00600A9F" w:rsidRDefault="00600A9F" w:rsidP="008619F6">
      <w:pPr>
        <w:pStyle w:val="a9"/>
      </w:pPr>
    </w:p>
    <w:p w14:paraId="0E770F8A" w14:textId="1C0BA07C" w:rsidR="00EF299F" w:rsidRDefault="00416510" w:rsidP="008619F6">
      <w:pPr>
        <w:pStyle w:val="a9"/>
      </w:pPr>
      <w:r>
        <w:t xml:space="preserve">For instance, if we consider </w:t>
      </w:r>
      <w:r w:rsidR="003F497D">
        <w:t>a</w:t>
      </w:r>
      <w:r>
        <w:t xml:space="preserve"> scenario where two cells are deployed on the same frequency but using two different </w:t>
      </w:r>
      <w:r w:rsidR="000316F6">
        <w:t>types</w:t>
      </w:r>
      <w:r>
        <w:t xml:space="preserve"> of hardware.</w:t>
      </w:r>
      <w:r w:rsidR="008C468A">
        <w:t xml:space="preserve"> The hardware on which Cell </w:t>
      </w:r>
      <w:r w:rsidR="008F399C">
        <w:t>B</w:t>
      </w:r>
      <w:r w:rsidR="008C468A">
        <w:t xml:space="preserve"> is hosted may have different capability and sensitivity and may support a </w:t>
      </w:r>
      <w:r w:rsidR="00560192">
        <w:t>minimum</w:t>
      </w:r>
      <w:r w:rsidR="008C468A">
        <w:t xml:space="preserve"> </w:t>
      </w:r>
      <w:r w:rsidR="00560192">
        <w:t>measurement quantity</w:t>
      </w:r>
      <w:r w:rsidR="008C468A">
        <w:t xml:space="preserve"> which is -107 dBm whereas the hardware on which Cell </w:t>
      </w:r>
      <w:r w:rsidR="00016A40">
        <w:t>C</w:t>
      </w:r>
      <w:r w:rsidR="008C468A">
        <w:t xml:space="preserve"> is hosted may support a </w:t>
      </w:r>
      <w:r w:rsidR="00560192">
        <w:t>minimum measurement quantity</w:t>
      </w:r>
      <w:r w:rsidR="008C468A">
        <w:t xml:space="preserve"> for the B1 event which is -111 dBm. </w:t>
      </w:r>
      <w:r w:rsidR="00C43919">
        <w:t xml:space="preserve">Please note that </w:t>
      </w:r>
      <w:r w:rsidR="000316F6">
        <w:t>these limitations</w:t>
      </w:r>
      <w:r w:rsidR="00C43919">
        <w:t xml:space="preserve"> are not from a configuration point of view but are hardware limitation</w:t>
      </w:r>
      <w:r w:rsidR="000316F6">
        <w:t>s</w:t>
      </w:r>
      <w:r w:rsidR="00C43919">
        <w:t xml:space="preserve"> that cannot be overcome</w:t>
      </w:r>
      <w:r w:rsidR="000316F6">
        <w:t xml:space="preserve">. Therefore, in this case </w:t>
      </w:r>
      <w:r w:rsidR="00560192">
        <w:t xml:space="preserve">if </w:t>
      </w:r>
      <w:r w:rsidR="00435BF7">
        <w:t>Cell A</w:t>
      </w:r>
      <w:r w:rsidR="000316F6">
        <w:t xml:space="preserve"> decide</w:t>
      </w:r>
      <w:r w:rsidR="00560192">
        <w:t>s</w:t>
      </w:r>
      <w:r w:rsidR="000316F6">
        <w:t xml:space="preserve"> to configure</w:t>
      </w:r>
      <w:r w:rsidR="00203F55">
        <w:t xml:space="preserve"> </w:t>
      </w:r>
      <w:r w:rsidR="00435BF7">
        <w:t>A5 and A6 measurements event</w:t>
      </w:r>
      <w:r w:rsidR="002D5F77">
        <w:t>s</w:t>
      </w:r>
      <w:r w:rsidR="00435BF7">
        <w:t xml:space="preserve"> </w:t>
      </w:r>
      <w:r w:rsidR="00435BF7">
        <w:lastRenderedPageBreak/>
        <w:t xml:space="preserve">for Cell </w:t>
      </w:r>
      <w:r w:rsidR="002D5F77">
        <w:t>C</w:t>
      </w:r>
      <w:r w:rsidR="00435BF7">
        <w:t xml:space="preserve">, </w:t>
      </w:r>
      <w:r w:rsidR="00F436C4">
        <w:t xml:space="preserve">ideally </w:t>
      </w:r>
      <w:r w:rsidR="00EB0592">
        <w:t xml:space="preserve">it would be good to configure different cell individual </w:t>
      </w:r>
      <w:r w:rsidR="002D5F77">
        <w:t>offsets</w:t>
      </w:r>
      <w:r w:rsidR="00EB0592">
        <w:t xml:space="preserve"> for the events A5 and A6.</w:t>
      </w:r>
      <w:r w:rsidR="00F60D13">
        <w:t xml:space="preserve"> This is because of the different hardware capabilities where Cell A and Cell </w:t>
      </w:r>
      <w:proofErr w:type="spellStart"/>
      <w:r w:rsidR="00F60D13">
        <w:t>C are</w:t>
      </w:r>
      <w:proofErr w:type="spellEnd"/>
      <w:r w:rsidR="00F60D13">
        <w:t xml:space="preserve"> hosted.</w:t>
      </w:r>
      <w:r w:rsidR="00EB0592">
        <w:t xml:space="preserve"> </w:t>
      </w:r>
      <w:r w:rsidR="00EF299F">
        <w:t>One possible example is given in Figure 1.</w:t>
      </w:r>
    </w:p>
    <w:p w14:paraId="3639F6C0" w14:textId="6E1D0E8F" w:rsidR="00B64811" w:rsidRDefault="007B03A3" w:rsidP="00B64811">
      <w:pPr>
        <w:pStyle w:val="a9"/>
        <w:jc w:val="center"/>
      </w:pPr>
      <w:r>
        <w:rPr>
          <w:noProof/>
        </w:rPr>
        <w:drawing>
          <wp:inline distT="0" distB="0" distL="0" distR="0" wp14:anchorId="6BC485F3" wp14:editId="1ABE57CE">
            <wp:extent cx="4958080" cy="2422716"/>
            <wp:effectExtent l="0" t="0" r="0" b="3175"/>
            <wp:docPr id="1773934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9348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9459" cy="243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E4BEF" w14:textId="25AA09CC" w:rsidR="00C7259F" w:rsidRDefault="00AA19AF" w:rsidP="00B64811">
      <w:pPr>
        <w:pStyle w:val="a5"/>
      </w:pPr>
      <w:r w:rsidRPr="00AA19AF">
        <w:t xml:space="preserve">Figure </w:t>
      </w:r>
      <w:fldSimple w:instr=" SEQ Figure \* ARABIC ">
        <w:r w:rsidRPr="00AA19AF">
          <w:t>1</w:t>
        </w:r>
      </w:fldSimple>
      <w:r w:rsidRPr="00AA19AF">
        <w:t xml:space="preserve">. </w:t>
      </w:r>
      <w:r w:rsidR="00B64811">
        <w:t>Scenario where different measurements quantities are set for each event of a cell.</w:t>
      </w:r>
    </w:p>
    <w:p w14:paraId="7FE8C12F" w14:textId="77777777" w:rsidR="004A1C67" w:rsidRDefault="004A1C67" w:rsidP="00694754">
      <w:pPr>
        <w:pStyle w:val="a9"/>
      </w:pPr>
    </w:p>
    <w:p w14:paraId="369A764E" w14:textId="401BA72A" w:rsidR="004B61D9" w:rsidRDefault="00694754" w:rsidP="00694754">
      <w:pPr>
        <w:pStyle w:val="a9"/>
      </w:pPr>
      <w:proofErr w:type="gramStart"/>
      <w:r>
        <w:t>In order to</w:t>
      </w:r>
      <w:proofErr w:type="gramEnd"/>
      <w:r>
        <w:t xml:space="preserve"> solve the issue described above, </w:t>
      </w:r>
      <w:r w:rsidR="00664D18">
        <w:t xml:space="preserve">a straightforward solution would be to have the possibility to configure </w:t>
      </w:r>
      <w:r w:rsidR="005A0E12">
        <w:t>the cell individual offset value</w:t>
      </w:r>
      <w:r w:rsidR="00DE4119">
        <w:t>s</w:t>
      </w:r>
      <w:r w:rsidR="005A0E12">
        <w:t xml:space="preserve"> per measurement event</w:t>
      </w:r>
      <w:r w:rsidR="00DE4119">
        <w:t xml:space="preserve"> i.e., within the </w:t>
      </w:r>
      <w:proofErr w:type="spellStart"/>
      <w:r w:rsidR="00DE4119" w:rsidRPr="004B69E8">
        <w:rPr>
          <w:i/>
          <w:iCs/>
        </w:rPr>
        <w:t>ReportConfig</w:t>
      </w:r>
      <w:proofErr w:type="spellEnd"/>
      <w:r w:rsidR="00DE4119">
        <w:t xml:space="preserve"> IE</w:t>
      </w:r>
      <w:r w:rsidR="005A0E12">
        <w:t xml:space="preserve">. </w:t>
      </w:r>
    </w:p>
    <w:p w14:paraId="33F5C88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ReportConfigNR ::=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F6C1D55" w14:textId="215F2982" w:rsidR="002C0CCC" w:rsidRPr="002C0CCC" w:rsidRDefault="002C0CCC" w:rsidP="00592735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</w:t>
      </w:r>
      <w:r w:rsidR="00592735">
        <w:rPr>
          <w:sz w:val="11"/>
          <w:szCs w:val="15"/>
        </w:rPr>
        <w:t>[text omitted]</w:t>
      </w:r>
    </w:p>
    <w:p w14:paraId="41AE0040" w14:textId="77777777" w:rsidR="002C0CCC" w:rsidRPr="002C0CCC" w:rsidRDefault="002C0CCC" w:rsidP="002C0CCC">
      <w:pPr>
        <w:pStyle w:val="PL"/>
        <w:rPr>
          <w:sz w:val="11"/>
          <w:szCs w:val="15"/>
        </w:rPr>
      </w:pPr>
    </w:p>
    <w:p w14:paraId="4B4C5DD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EventTriggerConfig::=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4BB8924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eventId                                     </w:t>
      </w:r>
      <w:r w:rsidRPr="002C0CCC">
        <w:rPr>
          <w:color w:val="993366"/>
          <w:sz w:val="11"/>
          <w:szCs w:val="15"/>
        </w:rPr>
        <w:t>CHOICE</w:t>
      </w:r>
      <w:r w:rsidRPr="002C0CCC">
        <w:rPr>
          <w:sz w:val="11"/>
          <w:szCs w:val="15"/>
        </w:rPr>
        <w:t xml:space="preserve"> {</w:t>
      </w:r>
    </w:p>
    <w:p w14:paraId="02D0050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eventA1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15DE4F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a1-Threshold                                MeasTriggerQuantity,</w:t>
      </w:r>
    </w:p>
    <w:p w14:paraId="0A24ADA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3C26775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2ABD1A9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</w:t>
      </w:r>
    </w:p>
    <w:p w14:paraId="33B27BB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6141A37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eventA2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2E286FE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a2-Threshold                                MeasTriggerQuantity,</w:t>
      </w:r>
    </w:p>
    <w:p w14:paraId="6059FE2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77782D6E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5873BA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</w:t>
      </w:r>
    </w:p>
    <w:p w14:paraId="6ABAAC8F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67AE41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eventA3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038CD65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a3-Offset                                   MeasTriggerQuantityOffset,</w:t>
      </w:r>
    </w:p>
    <w:p w14:paraId="4D06AF5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1481E5F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565F04A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164233B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04C5C98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32D1B4D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eventA4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32133954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a4-Threshold                                MeasTriggerQuantity,</w:t>
      </w:r>
    </w:p>
    <w:p w14:paraId="268B1F3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4239305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2700254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4BA35DC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55506EB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09B4EFE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eventA5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7D65117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a5-Threshold1                               MeasTriggerQuantity,</w:t>
      </w:r>
    </w:p>
    <w:p w14:paraId="295BEF2E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a5-Threshold2                               MeasTriggerQuantity,</w:t>
      </w:r>
    </w:p>
    <w:p w14:paraId="46F36F3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03FF1B2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6CC07BA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2F54BE7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611C8ECF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F9F8D64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eventA6    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4700084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a6-Offset                                   MeasTriggerQuantityOffset,</w:t>
      </w:r>
    </w:p>
    <w:p w14:paraId="674A42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26DA26B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                                  Hysteresis,</w:t>
      </w:r>
    </w:p>
    <w:p w14:paraId="1A0B4CC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                               TimeToTrigger,</w:t>
      </w:r>
    </w:p>
    <w:p w14:paraId="3E8D97D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                          </w:t>
      </w:r>
      <w:r w:rsidRPr="002C0CCC">
        <w:rPr>
          <w:color w:val="993366"/>
          <w:sz w:val="11"/>
          <w:szCs w:val="15"/>
        </w:rPr>
        <w:t>BOOLEAN</w:t>
      </w:r>
    </w:p>
    <w:p w14:paraId="5907886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109653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...,</w:t>
      </w:r>
    </w:p>
    <w:p w14:paraId="307D8C0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[[</w:t>
      </w:r>
    </w:p>
    <w:p w14:paraId="5B71011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eventX1-r17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1942C8F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x1-Threshold1-Relay-r17                     SL-MeasTriggerQuantity-r16,</w:t>
      </w:r>
    </w:p>
    <w:p w14:paraId="322357E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x1-Threshold2-r17                           MeasTriggerQuantity,</w:t>
      </w:r>
    </w:p>
    <w:p w14:paraId="10F04C6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6DAEEAB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hysteresis-r17                              Hysteresis,</w:t>
      </w:r>
    </w:p>
    <w:p w14:paraId="6A6E971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TimeToTrigger,</w:t>
      </w:r>
    </w:p>
    <w:p w14:paraId="2FA8155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useAllowedCellList-r17                      </w:t>
      </w:r>
      <w:r w:rsidRPr="002C0CCC">
        <w:rPr>
          <w:color w:val="993366"/>
          <w:sz w:val="11"/>
          <w:szCs w:val="15"/>
        </w:rPr>
        <w:t>BOOLEAN</w:t>
      </w:r>
    </w:p>
    <w:p w14:paraId="5E469FD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566EC5A8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eventX2-r17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72A1B3F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x2-Threshold-Relay-r17                      SL-MeasTriggerQuantity-r16,</w:t>
      </w:r>
    </w:p>
    <w:p w14:paraId="4082073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575A8B0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hysteresis-r17                              Hysteresis,</w:t>
      </w:r>
    </w:p>
    <w:p w14:paraId="4794C6D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</w:t>
      </w:r>
    </w:p>
    <w:p w14:paraId="319DEA0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},</w:t>
      </w:r>
    </w:p>
    <w:p w14:paraId="1227A493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eventD1-r17                                 </w:t>
      </w:r>
      <w:r w:rsidRPr="002C0CCC">
        <w:rPr>
          <w:color w:val="993366"/>
          <w:sz w:val="11"/>
          <w:szCs w:val="15"/>
        </w:rPr>
        <w:t>SEQUENCE</w:t>
      </w:r>
      <w:r w:rsidRPr="002C0CCC">
        <w:rPr>
          <w:sz w:val="11"/>
          <w:szCs w:val="15"/>
        </w:rPr>
        <w:t xml:space="preserve"> {</w:t>
      </w:r>
    </w:p>
    <w:p w14:paraId="15E15E5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distanceThreshFromReference1-r17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>(1.. 65525),</w:t>
      </w:r>
    </w:p>
    <w:p w14:paraId="01EC04C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distanceThreshFromReference2-r17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>(1.. 65525),</w:t>
      </w:r>
    </w:p>
    <w:p w14:paraId="567FCE0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lastRenderedPageBreak/>
        <w:t xml:space="preserve">            referenceLocation1-r17                      ReferenceLocation-r17,</w:t>
      </w:r>
    </w:p>
    <w:p w14:paraId="000F17C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referenceLocation2-r17                      ReferenceLocation-r17,</w:t>
      </w:r>
    </w:p>
    <w:p w14:paraId="5E0FA06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reportOnLeave-r17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18898655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hysteresisLocation-r17                      HysteresisLocation-r17,</w:t>
      </w:r>
    </w:p>
    <w:p w14:paraId="6EF3361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    timeToTrigger-r17                           TimeToTrigger</w:t>
      </w:r>
    </w:p>
    <w:p w14:paraId="036F91B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}</w:t>
      </w:r>
    </w:p>
    <w:p w14:paraId="6A36B0BC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    ]]</w:t>
      </w:r>
    </w:p>
    <w:p w14:paraId="4F271B8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},</w:t>
      </w:r>
    </w:p>
    <w:p w14:paraId="2A57CDDB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rsType                                      NR-RS-Type,</w:t>
      </w:r>
    </w:p>
    <w:p w14:paraId="05810CCD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reportInterval                              ReportInterval,</w:t>
      </w:r>
    </w:p>
    <w:p w14:paraId="42D4B777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reportAmount             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{r1, r2, r4, r8, r16, r32, r64, infinity},</w:t>
      </w:r>
    </w:p>
    <w:p w14:paraId="758F2366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reportQuantityCell                          MeasReportQuantity,</w:t>
      </w:r>
    </w:p>
    <w:p w14:paraId="0F4DF1B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maxReportCells                  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 xml:space="preserve"> (1..maxCellReport),</w:t>
      </w:r>
    </w:p>
    <w:p w14:paraId="3C3F0ED0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reportQuantityRS-Indexes                     MeasReportQuantity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5A281BC6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maxNrofRS-IndexesToReport                   </w:t>
      </w:r>
      <w:r w:rsidRPr="002C0CCC">
        <w:rPr>
          <w:color w:val="993366"/>
          <w:sz w:val="11"/>
          <w:szCs w:val="15"/>
        </w:rPr>
        <w:t>INTEGER</w:t>
      </w:r>
      <w:r w:rsidRPr="002C0CCC">
        <w:rPr>
          <w:sz w:val="11"/>
          <w:szCs w:val="15"/>
        </w:rPr>
        <w:t xml:space="preserve"> (1..maxNrofIndexesToReport)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4FBE6F7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includeBeamMeasurements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>,</w:t>
      </w:r>
    </w:p>
    <w:p w14:paraId="57C62D32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reportAddNeighMeas       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{setup}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68C0CDA0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...,</w:t>
      </w:r>
    </w:p>
    <w:p w14:paraId="479D53A2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[[</w:t>
      </w:r>
    </w:p>
    <w:p w14:paraId="799E45E4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measRSSI-ReportConfig-r16                   MeasRSSI-ReportConfig-r16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47EC2614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useT312-r16                                 </w:t>
      </w:r>
      <w:r w:rsidRPr="002C0CCC">
        <w:rPr>
          <w:color w:val="993366"/>
          <w:sz w:val="11"/>
          <w:szCs w:val="15"/>
        </w:rPr>
        <w:t>BOOLEAN</w:t>
      </w:r>
      <w:r w:rsidRPr="002C0CCC">
        <w:rPr>
          <w:sz w:val="11"/>
          <w:szCs w:val="15"/>
        </w:rPr>
        <w:t xml:space="preserve">          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497D9678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includeCommonLocationInfo-r16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{true}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72026530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includeBT-Meas-r16                          SetupRelease {BT-NameList-r16}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60F0DC58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includeWLAN-Meas-r16                        SetupRelease {WLAN-NameList-r16}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M</w:t>
      </w:r>
    </w:p>
    <w:p w14:paraId="13420A31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includeSensor-Meas-r16                      SetupRelease {Sensor-NameList-r16}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    </w:t>
      </w:r>
      <w:r w:rsidRPr="002C0CCC">
        <w:rPr>
          <w:color w:val="808080"/>
          <w:sz w:val="11"/>
          <w:szCs w:val="15"/>
        </w:rPr>
        <w:t>-- Need M</w:t>
      </w:r>
    </w:p>
    <w:p w14:paraId="678DB4B1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]],</w:t>
      </w:r>
    </w:p>
    <w:p w14:paraId="4259E1A9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 xml:space="preserve">    [[</w:t>
      </w:r>
    </w:p>
    <w:p w14:paraId="0D32F7CD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coarseLocationRequest-r17                   </w:t>
      </w:r>
      <w:r w:rsidRPr="002C0CCC">
        <w:rPr>
          <w:color w:val="993366"/>
          <w:sz w:val="11"/>
          <w:szCs w:val="15"/>
        </w:rPr>
        <w:t>ENUMERATED</w:t>
      </w:r>
      <w:r w:rsidRPr="002C0CCC">
        <w:rPr>
          <w:sz w:val="11"/>
          <w:szCs w:val="15"/>
        </w:rPr>
        <w:t xml:space="preserve"> {true}        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,   </w:t>
      </w:r>
      <w:r w:rsidRPr="002C0CCC">
        <w:rPr>
          <w:color w:val="808080"/>
          <w:sz w:val="11"/>
          <w:szCs w:val="15"/>
        </w:rPr>
        <w:t>-- Need R</w:t>
      </w:r>
    </w:p>
    <w:p w14:paraId="77591A0F" w14:textId="77777777" w:rsidR="002C0CCC" w:rsidRPr="002C0CCC" w:rsidRDefault="002C0CCC" w:rsidP="002C0CCC">
      <w:pPr>
        <w:pStyle w:val="PL"/>
        <w:rPr>
          <w:color w:val="808080"/>
          <w:sz w:val="11"/>
          <w:szCs w:val="15"/>
        </w:rPr>
      </w:pPr>
      <w:r w:rsidRPr="002C0CCC">
        <w:rPr>
          <w:sz w:val="11"/>
          <w:szCs w:val="15"/>
        </w:rPr>
        <w:t xml:space="preserve">    reportQuantityRelay-r17                     SL-MeasReportQuantity-r16                                      </w:t>
      </w:r>
      <w:r w:rsidRPr="002C0CCC">
        <w:rPr>
          <w:color w:val="993366"/>
          <w:sz w:val="11"/>
          <w:szCs w:val="15"/>
        </w:rPr>
        <w:t>OPTIONAL</w:t>
      </w:r>
      <w:r w:rsidRPr="002C0CCC">
        <w:rPr>
          <w:sz w:val="11"/>
          <w:szCs w:val="15"/>
        </w:rPr>
        <w:t xml:space="preserve">    </w:t>
      </w:r>
      <w:r w:rsidRPr="002C0CCC">
        <w:rPr>
          <w:color w:val="808080"/>
          <w:sz w:val="11"/>
          <w:szCs w:val="15"/>
        </w:rPr>
        <w:t>-- Need R</w:t>
      </w:r>
    </w:p>
    <w:p w14:paraId="65F5A251" w14:textId="277F3A16" w:rsidR="00350659" w:rsidRPr="00CA6029" w:rsidRDefault="002C0CCC" w:rsidP="002C0CCC">
      <w:pPr>
        <w:pStyle w:val="PL"/>
        <w:rPr>
          <w:color w:val="FF0000"/>
          <w:sz w:val="11"/>
          <w:szCs w:val="15"/>
          <w:highlight w:val="yellow"/>
        </w:rPr>
      </w:pPr>
      <w:r w:rsidRPr="002C0CCC">
        <w:rPr>
          <w:sz w:val="11"/>
          <w:szCs w:val="15"/>
        </w:rPr>
        <w:t xml:space="preserve">    ]]</w:t>
      </w:r>
      <w:r w:rsidR="00350659" w:rsidRPr="00CA6029">
        <w:rPr>
          <w:color w:val="FF0000"/>
          <w:sz w:val="11"/>
          <w:szCs w:val="15"/>
          <w:highlight w:val="yellow"/>
        </w:rPr>
        <w:t>,</w:t>
      </w:r>
    </w:p>
    <w:p w14:paraId="094F7FF2" w14:textId="5E4F3D4B" w:rsidR="0017361E" w:rsidRPr="00CA6029" w:rsidRDefault="00350659" w:rsidP="0017361E">
      <w:pPr>
        <w:pStyle w:val="PL"/>
        <w:rPr>
          <w:color w:val="FF0000"/>
          <w:sz w:val="11"/>
          <w:szCs w:val="15"/>
          <w:highlight w:val="yellow"/>
        </w:rPr>
      </w:pPr>
      <w:r w:rsidRPr="00CA6029">
        <w:rPr>
          <w:color w:val="FF0000"/>
          <w:sz w:val="11"/>
          <w:szCs w:val="15"/>
          <w:highlight w:val="yellow"/>
        </w:rPr>
        <w:t xml:space="preserve">    </w:t>
      </w:r>
      <w:r w:rsidR="0017361E" w:rsidRPr="00CA6029">
        <w:rPr>
          <w:color w:val="FF0000"/>
          <w:sz w:val="11"/>
          <w:szCs w:val="15"/>
          <w:highlight w:val="yellow"/>
        </w:rPr>
        <w:t>cellsToRemoveList                           PCI-List                                                       OPTIONAL,   -- Need N</w:t>
      </w:r>
    </w:p>
    <w:p w14:paraId="0A504E4C" w14:textId="20EF44CF" w:rsidR="00350659" w:rsidRPr="00CA6029" w:rsidRDefault="0017361E" w:rsidP="0017361E">
      <w:pPr>
        <w:pStyle w:val="PL"/>
        <w:rPr>
          <w:color w:val="FF0000"/>
          <w:sz w:val="11"/>
          <w:szCs w:val="15"/>
          <w:highlight w:val="yellow"/>
        </w:rPr>
      </w:pPr>
      <w:r w:rsidRPr="00CA6029">
        <w:rPr>
          <w:color w:val="FF0000"/>
          <w:sz w:val="11"/>
          <w:szCs w:val="15"/>
          <w:highlight w:val="yellow"/>
        </w:rPr>
        <w:t xml:space="preserve">    cellsToAddModList                           CellsToAddModList                                              OPTIONAL,   -- Need N</w:t>
      </w:r>
    </w:p>
    <w:p w14:paraId="7B830F00" w14:textId="70BAF90E" w:rsidR="00CA6029" w:rsidRPr="00CA6029" w:rsidRDefault="00CA6029" w:rsidP="0017361E">
      <w:pPr>
        <w:pStyle w:val="PL"/>
        <w:rPr>
          <w:color w:val="FF0000"/>
          <w:sz w:val="11"/>
          <w:szCs w:val="15"/>
        </w:rPr>
      </w:pPr>
      <w:r w:rsidRPr="00CA6029">
        <w:rPr>
          <w:color w:val="FF0000"/>
          <w:sz w:val="11"/>
          <w:szCs w:val="15"/>
          <w:highlight w:val="yellow"/>
        </w:rPr>
        <w:t xml:space="preserve">    ]]</w:t>
      </w:r>
    </w:p>
    <w:p w14:paraId="1393637A" w14:textId="77777777" w:rsidR="002C0CCC" w:rsidRPr="002C0CCC" w:rsidRDefault="002C0CCC" w:rsidP="002C0CCC">
      <w:pPr>
        <w:pStyle w:val="PL"/>
        <w:rPr>
          <w:sz w:val="11"/>
          <w:szCs w:val="15"/>
        </w:rPr>
      </w:pPr>
      <w:r w:rsidRPr="002C0CCC">
        <w:rPr>
          <w:sz w:val="11"/>
          <w:szCs w:val="15"/>
        </w:rPr>
        <w:t>}</w:t>
      </w:r>
    </w:p>
    <w:p w14:paraId="082F2B6C" w14:textId="77777777" w:rsidR="004B61D9" w:rsidRDefault="004B61D9" w:rsidP="00694754">
      <w:pPr>
        <w:pStyle w:val="a9"/>
      </w:pPr>
    </w:p>
    <w:p w14:paraId="7E4AB5DF" w14:textId="3524D37A" w:rsidR="00B64811" w:rsidRDefault="00B64811" w:rsidP="00694754">
      <w:pPr>
        <w:pStyle w:val="a9"/>
      </w:pPr>
      <w:r>
        <w:t xml:space="preserve">In this case, </w:t>
      </w:r>
      <w:r w:rsidR="006D7418">
        <w:t xml:space="preserve">Cell A would be allowed to configure different cell individual </w:t>
      </w:r>
      <w:proofErr w:type="spellStart"/>
      <w:r w:rsidR="006D7418">
        <w:t>offesets</w:t>
      </w:r>
      <w:proofErr w:type="spellEnd"/>
      <w:r w:rsidR="006D7418">
        <w:t xml:space="preserve"> for event </w:t>
      </w:r>
      <w:proofErr w:type="spellStart"/>
      <w:r w:rsidR="006D7418">
        <w:t>A5</w:t>
      </w:r>
      <w:proofErr w:type="spellEnd"/>
      <w:r w:rsidR="006D7418">
        <w:t xml:space="preserve"> and A6</w:t>
      </w:r>
      <w:r w:rsidR="007B59B6">
        <w:t xml:space="preserve"> and thus the considered scenario may </w:t>
      </w:r>
      <w:r w:rsidR="00DE3586">
        <w:t>the following configuration:</w:t>
      </w:r>
    </w:p>
    <w:p w14:paraId="64235CB6" w14:textId="5D69EEC2" w:rsidR="00DE3586" w:rsidRDefault="00CE0771" w:rsidP="00694754">
      <w:pPr>
        <w:pStyle w:val="a9"/>
      </w:pPr>
      <w:r w:rsidRPr="00CE0771">
        <w:rPr>
          <w:noProof/>
        </w:rPr>
        <w:drawing>
          <wp:inline distT="0" distB="0" distL="0" distR="0" wp14:anchorId="43F96191" wp14:editId="5B6012B4">
            <wp:extent cx="6120765" cy="1698625"/>
            <wp:effectExtent l="0" t="0" r="635" b="3175"/>
            <wp:docPr id="21037387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73871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9B9B2" w14:textId="5A769F74" w:rsidR="003A200C" w:rsidRDefault="00402808" w:rsidP="00402808">
      <w:pPr>
        <w:pStyle w:val="a5"/>
      </w:pPr>
      <w:r w:rsidRPr="00AA19AF">
        <w:t xml:space="preserve">Figure </w:t>
      </w:r>
      <w:fldSimple w:instr=" SEQ Figure \* ARABIC ">
        <w:r w:rsidRPr="00AA19AF">
          <w:t>1</w:t>
        </w:r>
      </w:fldSimple>
      <w:r w:rsidRPr="00AA19AF">
        <w:t xml:space="preserve">. </w:t>
      </w:r>
      <w:r>
        <w:t>Solution where CIO is configure</w:t>
      </w:r>
      <w:r w:rsidR="00845545">
        <w:t>d</w:t>
      </w:r>
      <w:r>
        <w:t xml:space="preserve"> per event within the </w:t>
      </w:r>
      <w:proofErr w:type="spellStart"/>
      <w:r>
        <w:t>ReportConfig</w:t>
      </w:r>
      <w:proofErr w:type="spellEnd"/>
      <w:r>
        <w:t xml:space="preserve"> IE.</w:t>
      </w:r>
    </w:p>
    <w:p w14:paraId="35202352" w14:textId="77777777" w:rsidR="004A1C67" w:rsidRDefault="004A1C67" w:rsidP="00694754">
      <w:pPr>
        <w:pStyle w:val="a9"/>
      </w:pPr>
    </w:p>
    <w:p w14:paraId="4395D247" w14:textId="468345F8" w:rsidR="00694754" w:rsidRDefault="002407A8" w:rsidP="00694754">
      <w:pPr>
        <w:pStyle w:val="a9"/>
      </w:pPr>
      <w:r>
        <w:t>This will allow to configure different even</w:t>
      </w:r>
      <w:r w:rsidR="005A2367">
        <w:t>t</w:t>
      </w:r>
      <w:r>
        <w:t xml:space="preserve"> thresholds for </w:t>
      </w:r>
      <w:r w:rsidR="00FE0F21">
        <w:t>each cell</w:t>
      </w:r>
      <w:r w:rsidR="00E6119B">
        <w:t>.</w:t>
      </w:r>
      <w:r w:rsidR="00DE4119">
        <w:t xml:space="preserve"> In case the cell individual offset values are configured within the </w:t>
      </w:r>
      <w:proofErr w:type="spellStart"/>
      <w:r w:rsidR="00DE4119" w:rsidRPr="004B69E8">
        <w:rPr>
          <w:i/>
          <w:iCs/>
        </w:rPr>
        <w:t>ReportConfig</w:t>
      </w:r>
      <w:proofErr w:type="spellEnd"/>
      <w:r w:rsidR="00DE4119">
        <w:t xml:space="preserve"> IE, the one configured within the </w:t>
      </w:r>
      <w:proofErr w:type="spellStart"/>
      <w:r w:rsidR="00DE4119" w:rsidRPr="004B69E8">
        <w:rPr>
          <w:i/>
          <w:iCs/>
        </w:rPr>
        <w:t>MeasObjectNR</w:t>
      </w:r>
      <w:proofErr w:type="spellEnd"/>
      <w:r w:rsidR="00DE4119">
        <w:t xml:space="preserve"> IE (if present) are ignored by the UE.</w:t>
      </w:r>
    </w:p>
    <w:p w14:paraId="3F63C881" w14:textId="03E22E26" w:rsidR="00E6119B" w:rsidRDefault="004B69E8" w:rsidP="00E6119B">
      <w:pPr>
        <w:pStyle w:val="Proposal"/>
      </w:pPr>
      <w:bookmarkStart w:id="3" w:name="_Toc146746610"/>
      <w:r>
        <w:t xml:space="preserve">Cell specific offset value is introduced within the </w:t>
      </w:r>
      <w:proofErr w:type="spellStart"/>
      <w:r w:rsidRPr="004B69E8">
        <w:rPr>
          <w:i/>
          <w:iCs/>
        </w:rPr>
        <w:t>ReportConfig</w:t>
      </w:r>
      <w:proofErr w:type="spellEnd"/>
      <w:r>
        <w:t xml:space="preserve"> IE.</w:t>
      </w:r>
      <w:bookmarkEnd w:id="3"/>
    </w:p>
    <w:bookmarkEnd w:id="1"/>
    <w:p w14:paraId="1460E885" w14:textId="77777777" w:rsidR="007F2276" w:rsidRPr="00CE0424" w:rsidRDefault="007F2276" w:rsidP="007F2276">
      <w:pPr>
        <w:pStyle w:val="1"/>
      </w:pPr>
      <w:r w:rsidRPr="00CE0424">
        <w:t>Conclusion</w:t>
      </w:r>
    </w:p>
    <w:p w14:paraId="4610652B" w14:textId="77777777" w:rsidR="008E065E" w:rsidRDefault="008E065E" w:rsidP="008E065E">
      <w:pPr>
        <w:pStyle w:val="a9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BA30209" w14:textId="77777777" w:rsidR="0028343A" w:rsidRDefault="006F6582">
      <w:pPr>
        <w:pStyle w:val="afc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746608" w:history="1">
        <w:r w:rsidR="0028343A" w:rsidRPr="00F305E6">
          <w:rPr>
            <w:rStyle w:val="af5"/>
            <w:noProof/>
          </w:rPr>
          <w:t>Observation 1</w:t>
        </w:r>
        <w:r w:rsidR="0028343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28343A" w:rsidRPr="00F305E6">
          <w:rPr>
            <w:rStyle w:val="af5"/>
            <w:noProof/>
          </w:rPr>
          <w:t>When cells with different radio capabilities are be deployed on the same frequency, having a cell individual offset may causes issue for UE accessing the cell.</w:t>
        </w:r>
      </w:hyperlink>
    </w:p>
    <w:p w14:paraId="3063B187" w14:textId="0791C181" w:rsidR="006E1C82" w:rsidRDefault="006F6582" w:rsidP="008E065E">
      <w:pPr>
        <w:pStyle w:val="a9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64A2DCA" w14:textId="77777777" w:rsidR="0028343A" w:rsidRDefault="006E1C82">
      <w:pPr>
        <w:pStyle w:val="afc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746610" w:history="1">
        <w:r w:rsidR="0028343A" w:rsidRPr="00B27315">
          <w:rPr>
            <w:rStyle w:val="af5"/>
            <w:noProof/>
          </w:rPr>
          <w:t>Proposal 1</w:t>
        </w:r>
        <w:r w:rsidR="0028343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28343A" w:rsidRPr="00B27315">
          <w:rPr>
            <w:rStyle w:val="af5"/>
            <w:noProof/>
          </w:rPr>
          <w:t xml:space="preserve">Cell specific offset value is introduced within the </w:t>
        </w:r>
        <w:r w:rsidR="0028343A" w:rsidRPr="00B27315">
          <w:rPr>
            <w:rStyle w:val="af5"/>
            <w:i/>
            <w:iCs/>
            <w:noProof/>
          </w:rPr>
          <w:t>ReportConfig</w:t>
        </w:r>
        <w:r w:rsidR="0028343A" w:rsidRPr="00B27315">
          <w:rPr>
            <w:rStyle w:val="af5"/>
            <w:noProof/>
          </w:rPr>
          <w:t xml:space="preserve"> IE.</w:t>
        </w:r>
      </w:hyperlink>
    </w:p>
    <w:p w14:paraId="53922BF6" w14:textId="76CB7DC3" w:rsidR="00C01F33" w:rsidRPr="00CA6029" w:rsidRDefault="006E1C82" w:rsidP="00CA6029">
      <w:pPr>
        <w:pStyle w:val="a9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6FECCF80" w14:textId="135153AD" w:rsidR="003A7EF3" w:rsidRPr="00CE0424" w:rsidRDefault="00F507D1" w:rsidP="00CA6029">
      <w:pPr>
        <w:pStyle w:val="1"/>
      </w:pPr>
      <w:bookmarkStart w:id="4" w:name="_In-sequence_SDU_delivery"/>
      <w:bookmarkEnd w:id="4"/>
      <w:r w:rsidRPr="00CE0424">
        <w:t>References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A2A95" w14:textId="77777777" w:rsidR="009034A6" w:rsidRDefault="009034A6">
      <w:r>
        <w:separator/>
      </w:r>
    </w:p>
  </w:endnote>
  <w:endnote w:type="continuationSeparator" w:id="0">
    <w:p w14:paraId="60C43E36" w14:textId="77777777" w:rsidR="009034A6" w:rsidRDefault="009034A6">
      <w:r>
        <w:continuationSeparator/>
      </w:r>
    </w:p>
  </w:endnote>
  <w:endnote w:type="continuationNotice" w:id="1">
    <w:p w14:paraId="2CB94566" w14:textId="77777777" w:rsidR="009034A6" w:rsidRDefault="009034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71C41" w14:textId="77777777" w:rsidR="009034A6" w:rsidRDefault="009034A6">
      <w:r>
        <w:separator/>
      </w:r>
    </w:p>
  </w:footnote>
  <w:footnote w:type="continuationSeparator" w:id="0">
    <w:p w14:paraId="27561F65" w14:textId="77777777" w:rsidR="009034A6" w:rsidRDefault="009034A6">
      <w:r>
        <w:continuationSeparator/>
      </w:r>
    </w:p>
  </w:footnote>
  <w:footnote w:type="continuationNotice" w:id="1">
    <w:p w14:paraId="2FD9C842" w14:textId="77777777" w:rsidR="009034A6" w:rsidRDefault="009034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0345"/>
    <w:rsid w:val="00011B28"/>
    <w:rsid w:val="00015D15"/>
    <w:rsid w:val="00016A40"/>
    <w:rsid w:val="0002564D"/>
    <w:rsid w:val="00025ECA"/>
    <w:rsid w:val="000316F6"/>
    <w:rsid w:val="000325B8"/>
    <w:rsid w:val="00034C15"/>
    <w:rsid w:val="00036BA1"/>
    <w:rsid w:val="000422E2"/>
    <w:rsid w:val="00042F22"/>
    <w:rsid w:val="00044078"/>
    <w:rsid w:val="000444EF"/>
    <w:rsid w:val="00050600"/>
    <w:rsid w:val="00052A07"/>
    <w:rsid w:val="000534E3"/>
    <w:rsid w:val="0005606A"/>
    <w:rsid w:val="00056E3B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B4B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61E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381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55"/>
    <w:rsid w:val="00203F96"/>
    <w:rsid w:val="002069B2"/>
    <w:rsid w:val="00207FA3"/>
    <w:rsid w:val="0021289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7A8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D0C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43A"/>
    <w:rsid w:val="00286ACD"/>
    <w:rsid w:val="00287838"/>
    <w:rsid w:val="00287DE1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CCC"/>
    <w:rsid w:val="002C41E6"/>
    <w:rsid w:val="002D071A"/>
    <w:rsid w:val="002D34B2"/>
    <w:rsid w:val="002D48B0"/>
    <w:rsid w:val="002D5B37"/>
    <w:rsid w:val="002D5F7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A05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659"/>
    <w:rsid w:val="00357380"/>
    <w:rsid w:val="003602D9"/>
    <w:rsid w:val="003604CE"/>
    <w:rsid w:val="0036739C"/>
    <w:rsid w:val="00370E47"/>
    <w:rsid w:val="003742AC"/>
    <w:rsid w:val="00377CE1"/>
    <w:rsid w:val="00385BF0"/>
    <w:rsid w:val="003939FF"/>
    <w:rsid w:val="003A200C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50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97D"/>
    <w:rsid w:val="003F6BBE"/>
    <w:rsid w:val="004000E8"/>
    <w:rsid w:val="0040280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510"/>
    <w:rsid w:val="00421105"/>
    <w:rsid w:val="00422AA4"/>
    <w:rsid w:val="004242F4"/>
    <w:rsid w:val="00427248"/>
    <w:rsid w:val="00435BF7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1C67"/>
    <w:rsid w:val="004A2B94"/>
    <w:rsid w:val="004B61D9"/>
    <w:rsid w:val="004B69E8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192"/>
    <w:rsid w:val="0056121F"/>
    <w:rsid w:val="00563DFE"/>
    <w:rsid w:val="00572505"/>
    <w:rsid w:val="00582809"/>
    <w:rsid w:val="0058798C"/>
    <w:rsid w:val="005900FA"/>
    <w:rsid w:val="00592735"/>
    <w:rsid w:val="005935A4"/>
    <w:rsid w:val="005948C2"/>
    <w:rsid w:val="00595DCA"/>
    <w:rsid w:val="0059779B"/>
    <w:rsid w:val="005A0E12"/>
    <w:rsid w:val="005A209A"/>
    <w:rsid w:val="005A2367"/>
    <w:rsid w:val="005A662D"/>
    <w:rsid w:val="005B1409"/>
    <w:rsid w:val="005B35D7"/>
    <w:rsid w:val="005B392A"/>
    <w:rsid w:val="005B3AA3"/>
    <w:rsid w:val="005B6F83"/>
    <w:rsid w:val="005C130B"/>
    <w:rsid w:val="005C49B0"/>
    <w:rsid w:val="005C74FB"/>
    <w:rsid w:val="005D1602"/>
    <w:rsid w:val="005E385F"/>
    <w:rsid w:val="005E5B81"/>
    <w:rsid w:val="005F2CB1"/>
    <w:rsid w:val="005F3025"/>
    <w:rsid w:val="005F618C"/>
    <w:rsid w:val="005F70BD"/>
    <w:rsid w:val="00600A9F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3C0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D18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754"/>
    <w:rsid w:val="00694B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4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31F"/>
    <w:rsid w:val="00751228"/>
    <w:rsid w:val="007571E1"/>
    <w:rsid w:val="007604B2"/>
    <w:rsid w:val="00765281"/>
    <w:rsid w:val="00766BAD"/>
    <w:rsid w:val="007676C2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3A3"/>
    <w:rsid w:val="007B3D2D"/>
    <w:rsid w:val="007B50AE"/>
    <w:rsid w:val="007B51DF"/>
    <w:rsid w:val="007B59B6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545"/>
    <w:rsid w:val="00846FE7"/>
    <w:rsid w:val="00856911"/>
    <w:rsid w:val="008619F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22F"/>
    <w:rsid w:val="008B4BF4"/>
    <w:rsid w:val="008B51A0"/>
    <w:rsid w:val="008B592A"/>
    <w:rsid w:val="008B7B5C"/>
    <w:rsid w:val="008C0C99"/>
    <w:rsid w:val="008C2017"/>
    <w:rsid w:val="008C468A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399C"/>
    <w:rsid w:val="008F477F"/>
    <w:rsid w:val="00902350"/>
    <w:rsid w:val="0090336B"/>
    <w:rsid w:val="009034A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56D3"/>
    <w:rsid w:val="009D703C"/>
    <w:rsid w:val="009D718F"/>
    <w:rsid w:val="009E068F"/>
    <w:rsid w:val="009E14E0"/>
    <w:rsid w:val="009E35DB"/>
    <w:rsid w:val="009E47A3"/>
    <w:rsid w:val="009F08F3"/>
    <w:rsid w:val="009F15D7"/>
    <w:rsid w:val="009F344F"/>
    <w:rsid w:val="00A031D8"/>
    <w:rsid w:val="00A048A8"/>
    <w:rsid w:val="00A04D6E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082"/>
    <w:rsid w:val="00A67E6C"/>
    <w:rsid w:val="00A71B99"/>
    <w:rsid w:val="00A72111"/>
    <w:rsid w:val="00A739D0"/>
    <w:rsid w:val="00A761D4"/>
    <w:rsid w:val="00A77EC4"/>
    <w:rsid w:val="00A92879"/>
    <w:rsid w:val="00A9442A"/>
    <w:rsid w:val="00A97E6E"/>
    <w:rsid w:val="00AA016F"/>
    <w:rsid w:val="00AA19A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1D5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D80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811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B"/>
    <w:rsid w:val="00BC0FDC"/>
    <w:rsid w:val="00BC3053"/>
    <w:rsid w:val="00BC4D2E"/>
    <w:rsid w:val="00BC666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82C"/>
    <w:rsid w:val="00C279B5"/>
    <w:rsid w:val="00C27C45"/>
    <w:rsid w:val="00C3719D"/>
    <w:rsid w:val="00C37CB2"/>
    <w:rsid w:val="00C43919"/>
    <w:rsid w:val="00C473A5"/>
    <w:rsid w:val="00C54995"/>
    <w:rsid w:val="00C54D41"/>
    <w:rsid w:val="00C60783"/>
    <w:rsid w:val="00C64672"/>
    <w:rsid w:val="00C70697"/>
    <w:rsid w:val="00C72093"/>
    <w:rsid w:val="00C7259F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02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771"/>
    <w:rsid w:val="00CE7561"/>
    <w:rsid w:val="00CF1354"/>
    <w:rsid w:val="00CF3B1F"/>
    <w:rsid w:val="00CF3BF6"/>
    <w:rsid w:val="00CF625B"/>
    <w:rsid w:val="00CF687E"/>
    <w:rsid w:val="00D0349B"/>
    <w:rsid w:val="00D05F17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6988"/>
    <w:rsid w:val="00D77B1D"/>
    <w:rsid w:val="00D8021F"/>
    <w:rsid w:val="00D80383"/>
    <w:rsid w:val="00D81F57"/>
    <w:rsid w:val="00D823C6"/>
    <w:rsid w:val="00D8327F"/>
    <w:rsid w:val="00D86CA3"/>
    <w:rsid w:val="00D871CE"/>
    <w:rsid w:val="00D91483"/>
    <w:rsid w:val="00D9196D"/>
    <w:rsid w:val="00D92982"/>
    <w:rsid w:val="00DA305E"/>
    <w:rsid w:val="00DA5417"/>
    <w:rsid w:val="00DA56E8"/>
    <w:rsid w:val="00DB0A9F"/>
    <w:rsid w:val="00DB377D"/>
    <w:rsid w:val="00DB4828"/>
    <w:rsid w:val="00DC2D36"/>
    <w:rsid w:val="00DC53EF"/>
    <w:rsid w:val="00DE3586"/>
    <w:rsid w:val="00DE411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25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1A0D"/>
    <w:rsid w:val="00E53B75"/>
    <w:rsid w:val="00E54E3B"/>
    <w:rsid w:val="00E567D8"/>
    <w:rsid w:val="00E57565"/>
    <w:rsid w:val="00E6119B"/>
    <w:rsid w:val="00E63838"/>
    <w:rsid w:val="00E64434"/>
    <w:rsid w:val="00E67C51"/>
    <w:rsid w:val="00E72EFC"/>
    <w:rsid w:val="00E758EC"/>
    <w:rsid w:val="00E8234C"/>
    <w:rsid w:val="00E83AA9"/>
    <w:rsid w:val="00E8471C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592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299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6C4"/>
    <w:rsid w:val="00F4766C"/>
    <w:rsid w:val="00F5060E"/>
    <w:rsid w:val="00F507D1"/>
    <w:rsid w:val="00F519CE"/>
    <w:rsid w:val="00F51ADA"/>
    <w:rsid w:val="00F60203"/>
    <w:rsid w:val="00F607C5"/>
    <w:rsid w:val="00F60D13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9C6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A76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F21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吹き出し (文字)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77</TotalTime>
  <Pages>3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Riki Okawa (大川 立樹)</cp:lastModifiedBy>
  <cp:revision>90</cp:revision>
  <cp:lastPrinted>2008-01-31T07:09:00Z</cp:lastPrinted>
  <dcterms:created xsi:type="dcterms:W3CDTF">2023-08-31T07:30:00Z</dcterms:created>
  <dcterms:modified xsi:type="dcterms:W3CDTF">2023-09-28T11:16:00Z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2023-09-28T11:16:01Z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86ff6bef-94a8-4cd3-b52e-af7ab4c52e1a</vt:lpwstr>
  </property>
  <property fmtid="{D5CDD505-2E9C-101B-9397-08002B2CF9AE}" pid="11" name="MSIP_Label_f7b7771f-98a2-4ec9-8160-ee37e9359e20_ContentBits">
    <vt:lpwstr>0</vt:lpwstr>
  </property>
</Properties>
</file>